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C3EE7" w14:textId="77777777" w:rsidR="00D86505" w:rsidRDefault="00D86505" w:rsidP="00D8650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Thomas GOLDSMYTH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4EE60B18" w14:textId="77777777" w:rsidR="00D86505" w:rsidRDefault="00D86505" w:rsidP="00D8650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Archer.</w:t>
      </w:r>
    </w:p>
    <w:p w14:paraId="6A447620" w14:textId="77777777" w:rsidR="00D86505" w:rsidRDefault="00D86505" w:rsidP="00D8650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F74A4BB" w14:textId="77777777" w:rsidR="00D86505" w:rsidRDefault="00D86505" w:rsidP="00D8650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8E0847C" w14:textId="77777777" w:rsidR="00D86505" w:rsidRDefault="00D86505" w:rsidP="00D8650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Harfleur under the command of Sir Hugh </w:t>
      </w:r>
    </w:p>
    <w:p w14:paraId="784747C2" w14:textId="77777777" w:rsidR="00D86505" w:rsidRDefault="00D86505" w:rsidP="00D8650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6198DEF3" w14:textId="77777777" w:rsidR="00D86505" w:rsidRDefault="00D86505" w:rsidP="00D86505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40AE0BAF" w14:textId="77777777" w:rsidR="00D86505" w:rsidRDefault="00D86505" w:rsidP="00D8650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00318A1" w14:textId="77777777" w:rsidR="00D86505" w:rsidRDefault="00D86505" w:rsidP="00D8650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1D4D372" w14:textId="77777777" w:rsidR="00D86505" w:rsidRDefault="00D86505" w:rsidP="00D86505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20 December 2022</w:t>
      </w:r>
    </w:p>
    <w:p w14:paraId="08F3CB9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92D3F" w14:textId="77777777" w:rsidR="00D86505" w:rsidRDefault="00D86505" w:rsidP="009139A6">
      <w:r>
        <w:separator/>
      </w:r>
    </w:p>
  </w:endnote>
  <w:endnote w:type="continuationSeparator" w:id="0">
    <w:p w14:paraId="4BD4E209" w14:textId="77777777" w:rsidR="00D86505" w:rsidRDefault="00D865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DF3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326E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E23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2E73F" w14:textId="77777777" w:rsidR="00D86505" w:rsidRDefault="00D86505" w:rsidP="009139A6">
      <w:r>
        <w:separator/>
      </w:r>
    </w:p>
  </w:footnote>
  <w:footnote w:type="continuationSeparator" w:id="0">
    <w:p w14:paraId="07EE8DAA" w14:textId="77777777" w:rsidR="00D86505" w:rsidRDefault="00D865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987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64C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A23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50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8650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94805"/>
  <w15:chartTrackingRefBased/>
  <w15:docId w15:val="{D8F5441A-8916-4FDC-8576-EB735CC90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505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2024-02-21T21:44:00Z</dcterms:created>
  <dcterms:modified xsi:type="dcterms:W3CDTF">2024-02-21T21:45:00Z</dcterms:modified>
</cp:coreProperties>
</file>